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55" w:rsidRDefault="00EF5F55" w:rsidP="00EF5F55">
      <w:pPr>
        <w:pStyle w:val="Heading1"/>
        <w:jc w:val="center"/>
      </w:pPr>
      <w:r>
        <w:t>ANTECONTRACT DE VANZARE – CUMPARARE</w:t>
      </w:r>
    </w:p>
    <w:p w:rsidR="00EF5F55" w:rsidRPr="00EF5F55" w:rsidRDefault="00EF5F55" w:rsidP="00EF5F55"/>
    <w:p w:rsidR="00EF5F55" w:rsidRDefault="00EF5F55" w:rsidP="00EF5F55">
      <w:pPr>
        <w:pStyle w:val="Heading2"/>
      </w:pPr>
      <w:r>
        <w:t>I. PARTILE</w:t>
      </w:r>
    </w:p>
    <w:p w:rsidR="00EF5F55" w:rsidRPr="00EF5F55" w:rsidRDefault="00EF5F55" w:rsidP="00EF5F55"/>
    <w:p w:rsidR="00EF5F55" w:rsidRDefault="00EF5F55" w:rsidP="00EF5F55">
      <w:pPr>
        <w:spacing w:line="360" w:lineRule="auto"/>
      </w:pPr>
      <w:r w:rsidRPr="00EF5F55">
        <w:rPr>
          <w:b/>
          <w:sz w:val="24"/>
          <w:szCs w:val="24"/>
        </w:rPr>
        <w:t xml:space="preserve">Subsemnatul </w:t>
      </w:r>
      <w:r>
        <w:t xml:space="preserve">__________________________, cu domiciliul in ________________________________, str. _____________________, nr. __, bl. __, ap. __, posesor al B.I./C.I. seria __, nr. _______________, eliberat de __________________, in calitate de </w:t>
      </w:r>
      <w:r w:rsidRPr="00EF5F55">
        <w:rPr>
          <w:b/>
        </w:rPr>
        <w:t>promitent-vanzator</w:t>
      </w:r>
      <w:r>
        <w:t>;</w:t>
      </w:r>
    </w:p>
    <w:p w:rsidR="00EF5F55" w:rsidRDefault="00EF5F55" w:rsidP="00EF5F55">
      <w:pPr>
        <w:spacing w:line="360" w:lineRule="auto"/>
      </w:pPr>
      <w:r>
        <w:t>si</w:t>
      </w:r>
    </w:p>
    <w:p w:rsidR="00EF5F55" w:rsidRDefault="00EF5F55" w:rsidP="00EF5F55">
      <w:pPr>
        <w:spacing w:line="360" w:lineRule="auto"/>
      </w:pPr>
      <w:r w:rsidRPr="00EF5F55">
        <w:rPr>
          <w:b/>
          <w:sz w:val="24"/>
          <w:szCs w:val="24"/>
        </w:rPr>
        <w:t xml:space="preserve">Subsemnatul </w:t>
      </w:r>
      <w:r>
        <w:t xml:space="preserve">__________________________, cu domiciliul in ________________________________, str. _____________________, nr. __, bl. __, ap. __, posesor al B.I./C.I. seria __, nr. _______________, eliberat de __________________, in calitate de </w:t>
      </w:r>
      <w:r w:rsidRPr="00EF5F55">
        <w:rPr>
          <w:b/>
        </w:rPr>
        <w:t>promitent-cumparator</w:t>
      </w:r>
      <w:r>
        <w:t>.</w:t>
      </w:r>
    </w:p>
    <w:p w:rsidR="00EF5F55" w:rsidRDefault="00EF5F55" w:rsidP="00EF5F55">
      <w:pPr>
        <w:spacing w:line="360" w:lineRule="auto"/>
      </w:pPr>
    </w:p>
    <w:p w:rsidR="00EF5F55" w:rsidRDefault="00EF5F55" w:rsidP="00EF5F55">
      <w:pPr>
        <w:pStyle w:val="Heading2"/>
      </w:pPr>
      <w:r>
        <w:t>II. OBIECTUL CONTRACTULUI</w:t>
      </w:r>
    </w:p>
    <w:p w:rsidR="00EF5F55" w:rsidRPr="00EF5F55" w:rsidRDefault="00EF5F55" w:rsidP="00EF5F55"/>
    <w:p w:rsidR="00EF5F55" w:rsidRDefault="00EF5F55" w:rsidP="00EF5F55">
      <w:pPr>
        <w:spacing w:line="360" w:lineRule="auto"/>
      </w:pPr>
      <w:r>
        <w:t>Incheierea in forma autentica a contractului de vanzare-cumparare avand ca obiect __________________________________________________________________ .</w:t>
      </w:r>
    </w:p>
    <w:p w:rsidR="00EF5F55" w:rsidRDefault="00EF5F55" w:rsidP="00EF5F55"/>
    <w:p w:rsidR="00EF5F55" w:rsidRDefault="00EF5F55" w:rsidP="00EF5F55">
      <w:pPr>
        <w:pStyle w:val="Heading2"/>
      </w:pPr>
      <w:r>
        <w:t>III. DATA LA CARE SE VA INCHEIA CONTRACTUL DE VANZARE-CUMPARARE</w:t>
      </w:r>
    </w:p>
    <w:p w:rsidR="00EF5F55" w:rsidRDefault="00EF5F55" w:rsidP="00EF5F55"/>
    <w:p w:rsidR="00EF5F55" w:rsidRDefault="00EF5F55" w:rsidP="00EF5F55">
      <w:pPr>
        <w:spacing w:line="360" w:lineRule="auto"/>
      </w:pPr>
      <w:r>
        <w:t>Contractul de vanzare-cumparare avand ca obiect __________________________________________, se va incheia la data de ___/___/______</w:t>
      </w:r>
    </w:p>
    <w:p w:rsidR="00EF5F55" w:rsidRDefault="00EF5F55" w:rsidP="00EF5F55"/>
    <w:p w:rsidR="00EF5F55" w:rsidRDefault="00EF5F55" w:rsidP="00EF5F55">
      <w:pPr>
        <w:pStyle w:val="Heading2"/>
      </w:pPr>
      <w:r>
        <w:t>IV. PRETUL CONTRACTULUI DE VANZARE-CUMPARARE</w:t>
      </w:r>
    </w:p>
    <w:p w:rsidR="00EF5F55" w:rsidRPr="00EF5F55" w:rsidRDefault="00EF5F55" w:rsidP="00EF5F55"/>
    <w:p w:rsidR="00EF5F55" w:rsidRDefault="00EF5F55" w:rsidP="00EF5F55">
      <w:pPr>
        <w:spacing w:line="360" w:lineRule="auto"/>
      </w:pPr>
      <w:r>
        <w:t>Pretul de vanzare al ____________________________ stabilit de parti prin prezentul antecontract este de ________ lei platibili la data autentificarii contractului de vanzare-cumparare.</w:t>
      </w:r>
    </w:p>
    <w:p w:rsidR="00EF5F55" w:rsidRDefault="00EF5F55" w:rsidP="00EF5F55">
      <w:pPr>
        <w:spacing w:line="360" w:lineRule="auto"/>
      </w:pPr>
    </w:p>
    <w:p w:rsidR="00EF5F55" w:rsidRDefault="00EF5F55" w:rsidP="00EF5F55">
      <w:pPr>
        <w:pStyle w:val="Heading2"/>
      </w:pPr>
      <w:r>
        <w:lastRenderedPageBreak/>
        <w:t>V. CONTINUTUL CONTRACTULUI</w:t>
      </w:r>
    </w:p>
    <w:p w:rsidR="00EF5F55" w:rsidRDefault="00EF5F55" w:rsidP="00EF5F55">
      <w:pPr>
        <w:pStyle w:val="Heading3"/>
      </w:pPr>
      <w:r>
        <w:t>Drepturile promitentului-vanzator:</w:t>
      </w:r>
    </w:p>
    <w:p w:rsidR="00EF5F55" w:rsidRPr="00EF5F55" w:rsidRDefault="00EF5F55" w:rsidP="00EF5F55"/>
    <w:p w:rsidR="00EF5F55" w:rsidRDefault="00EF5F55" w:rsidP="00EF5F55">
      <w:r>
        <w:t>Promitentul vanzator la data de _______ incheierea contractului de vanzare-cumparare.</w:t>
      </w:r>
    </w:p>
    <w:p w:rsidR="00EF5F55" w:rsidRDefault="00EF5F55" w:rsidP="00EF5F55">
      <w:pPr>
        <w:pStyle w:val="Heading3"/>
      </w:pPr>
      <w:r>
        <w:t>Obligatiile promitentului-vanzator</w:t>
      </w:r>
    </w:p>
    <w:p w:rsidR="00EF5F55" w:rsidRPr="00EF5F55" w:rsidRDefault="00EF5F55" w:rsidP="00EF5F55"/>
    <w:p w:rsidR="00EF5F55" w:rsidRDefault="00EF5F55" w:rsidP="00EF5F55">
      <w:r>
        <w:t>Promitentul-vanzator are obligatia sa incheie contractul de vanzare-cumparare la data stabilita.</w:t>
      </w:r>
    </w:p>
    <w:p w:rsidR="00EF5F55" w:rsidRDefault="00EF5F55" w:rsidP="00EF5F55">
      <w:pPr>
        <w:pStyle w:val="Heading3"/>
      </w:pPr>
      <w:r>
        <w:t>Drepturile promitentului-cumparator</w:t>
      </w:r>
    </w:p>
    <w:p w:rsidR="00EF5F55" w:rsidRPr="00EF5F55" w:rsidRDefault="00EF5F55" w:rsidP="00EF5F55"/>
    <w:p w:rsidR="00EF5F55" w:rsidRDefault="00EF5F55" w:rsidP="00EF5F55">
      <w:r>
        <w:t>Promitentul-cumparator are dreptul sa____________ la data de _______ incheierea contractului de vanzare-cumparare.</w:t>
      </w:r>
    </w:p>
    <w:p w:rsidR="00EF5F55" w:rsidRDefault="00EF5F55" w:rsidP="00EF5F55">
      <w:pPr>
        <w:pStyle w:val="Heading3"/>
      </w:pPr>
      <w:r>
        <w:t>Obligatiile promitentului-cumparator</w:t>
      </w:r>
    </w:p>
    <w:p w:rsidR="00EF5F55" w:rsidRPr="00EF5F55" w:rsidRDefault="00EF5F55" w:rsidP="00EF5F55"/>
    <w:p w:rsidR="00EF5F55" w:rsidRDefault="00EF5F55" w:rsidP="00EF5F55">
      <w:r>
        <w:t>Promitentul-cumparator are obligatia sa incheie contractul de vanzare-cumparare la data stabilita.</w:t>
      </w:r>
    </w:p>
    <w:p w:rsidR="00EF5F55" w:rsidRDefault="00EF5F55" w:rsidP="00EF5F55"/>
    <w:p w:rsidR="00EF5F55" w:rsidRDefault="00EF5F55" w:rsidP="00EF5F55">
      <w:pPr>
        <w:pStyle w:val="Heading2"/>
      </w:pPr>
      <w:r>
        <w:t>VI. TRANSMITEREA DREPTURILOR</w:t>
      </w:r>
    </w:p>
    <w:p w:rsidR="00EF5F55" w:rsidRPr="00EF5F55" w:rsidRDefault="00EF5F55" w:rsidP="00EF5F55"/>
    <w:p w:rsidR="00EF5F55" w:rsidRDefault="00EF5F55" w:rsidP="00EF5F55">
      <w:r>
        <w:t>Transmiterea drepturilor dobandite de catre promitentul-cumparator in urma incheierii prezentului antecontract nu este posibila decat cu acordul prealabil scris al promitentului-vanzator</w:t>
      </w:r>
    </w:p>
    <w:p w:rsidR="00EF5F55" w:rsidRDefault="00EF5F55" w:rsidP="00EF5F55"/>
    <w:p w:rsidR="00EF5F55" w:rsidRDefault="00EF5F55" w:rsidP="00EF5F55">
      <w:pPr>
        <w:pStyle w:val="Heading2"/>
      </w:pPr>
      <w:r>
        <w:t>VII. RISCUL LUCRULUI</w:t>
      </w:r>
    </w:p>
    <w:p w:rsidR="00EF5F55" w:rsidRPr="00EF5F55" w:rsidRDefault="00EF5F55" w:rsidP="00EF5F55"/>
    <w:p w:rsidR="00EF5F55" w:rsidRDefault="00EF5F55" w:rsidP="00EF5F55">
      <w:r>
        <w:t>Riscul pieirii bunului ramane in sarcina promitentului-vanzator pana la data autentificarii contractului de vanzare-cumparare.</w:t>
      </w:r>
    </w:p>
    <w:p w:rsidR="00EF5F55" w:rsidRDefault="00EF5F55" w:rsidP="00EF5F55"/>
    <w:p w:rsidR="00EF5F55" w:rsidRDefault="00EF5F55" w:rsidP="00EF5F55">
      <w:pPr>
        <w:pStyle w:val="Heading2"/>
      </w:pPr>
      <w:r>
        <w:t>VIII. RASPUNDEREA CONTRACTUALA</w:t>
      </w:r>
    </w:p>
    <w:p w:rsidR="00EF5F55" w:rsidRPr="00EF5F55" w:rsidRDefault="00EF5F55" w:rsidP="00EF5F55"/>
    <w:p w:rsidR="00EF5F55" w:rsidRDefault="00EF5F55" w:rsidP="00EF5F55">
      <w:pPr>
        <w:spacing w:line="360" w:lineRule="auto"/>
      </w:pPr>
      <w:r>
        <w:t>In caz de executare cu intarziere a obligatiei prevazute in prezentul antecontract partea in culpa datoreaza penalitati de intarziere de ___%/zi din pretul contractului de vanzare-cumparare de __________ lei/zi de intarziere.</w:t>
      </w:r>
    </w:p>
    <w:p w:rsidR="00EF5F55" w:rsidRDefault="00EF5F55" w:rsidP="00EF5F55">
      <w:pPr>
        <w:spacing w:line="360" w:lineRule="auto"/>
      </w:pPr>
      <w:r>
        <w:t xml:space="preserve">In caz de neexecutare a obligatiei, partea in culpa datoreaza, cu titlu de daune-interese, ___% din pretul </w:t>
      </w:r>
      <w:r>
        <w:lastRenderedPageBreak/>
        <w:t>contractului de vanzare-cumparare /_______. lei; de asemenea, daca una din parti refuza sa-si execute obligatiile asumate, cealalta parte este indreptatita sa solicite instantei pronuntarea unei hotarari care sa tina loc de contract de vanzare-cumparare.</w:t>
      </w:r>
    </w:p>
    <w:p w:rsidR="00EF5F55" w:rsidRDefault="00EF5F55" w:rsidP="00EF5F55">
      <w:pPr>
        <w:spacing w:line="360" w:lineRule="auto"/>
      </w:pPr>
    </w:p>
    <w:p w:rsidR="00EF5F55" w:rsidRDefault="00EF5F55" w:rsidP="00EF5F55">
      <w:pPr>
        <w:pStyle w:val="Heading2"/>
      </w:pPr>
      <w:r>
        <w:t>IX. FORTA MAJORA</w:t>
      </w:r>
    </w:p>
    <w:p w:rsidR="00EF5F55" w:rsidRPr="00EF5F55" w:rsidRDefault="00EF5F55" w:rsidP="00EF5F55"/>
    <w:p w:rsidR="00EF5F55" w:rsidRDefault="00EF5F55" w:rsidP="00EF5F55">
      <w:r>
        <w:t>Forta majora exonereaza partile de raspundere in cazul executarii necorespunzatoare sau cu intarziere a obligatiilor asumate prin prezentul contract.</w:t>
      </w:r>
    </w:p>
    <w:p w:rsidR="00EF5F55" w:rsidRDefault="00EF5F55" w:rsidP="00EF5F55"/>
    <w:p w:rsidR="00EF5F55" w:rsidRDefault="00EF5F55" w:rsidP="00EF5F55">
      <w:pPr>
        <w:pStyle w:val="Heading2"/>
      </w:pPr>
      <w:r>
        <w:t>X. SOLUTIONAREA LITIGIILOR</w:t>
      </w:r>
    </w:p>
    <w:p w:rsidR="00EF5F55" w:rsidRPr="00EF5F55" w:rsidRDefault="00EF5F55" w:rsidP="00EF5F55"/>
    <w:p w:rsidR="00EF5F55" w:rsidRDefault="00EF5F55" w:rsidP="00EF5F55">
      <w:r>
        <w:t>Orice litigiu decurgand din sau in legatura cu acest contract se va solutiona de catre instantele judecatoresti competente.</w:t>
      </w:r>
    </w:p>
    <w:p w:rsidR="00EF5F55" w:rsidRDefault="00EF5F55" w:rsidP="00EF5F55">
      <w:r>
        <w:t xml:space="preserve"> </w:t>
      </w:r>
    </w:p>
    <w:p w:rsidR="00EF5F55" w:rsidRDefault="00EF5F55" w:rsidP="00EF5F55">
      <w:r>
        <w:t xml:space="preserve"> </w:t>
      </w:r>
    </w:p>
    <w:p w:rsidR="00EF5F55" w:rsidRDefault="00EF5F55" w:rsidP="00EF5F55">
      <w:pPr>
        <w:rPr>
          <w:b/>
          <w:sz w:val="28"/>
          <w:szCs w:val="28"/>
        </w:rPr>
      </w:pPr>
      <w:r w:rsidRPr="00EF5F55">
        <w:rPr>
          <w:b/>
          <w:sz w:val="28"/>
          <w:szCs w:val="28"/>
        </w:rPr>
        <w:t>PROMITENT                                                                             BENEFICIAR</w:t>
      </w:r>
    </w:p>
    <w:p w:rsidR="00EF5F55" w:rsidRDefault="00EF5F55" w:rsidP="00EF5F55">
      <w:pPr>
        <w:rPr>
          <w:b/>
          <w:sz w:val="28"/>
          <w:szCs w:val="28"/>
        </w:rPr>
      </w:pPr>
    </w:p>
    <w:p w:rsidR="00EF5F55" w:rsidRPr="00EF5F55" w:rsidRDefault="00EF5F55" w:rsidP="00EF5F5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                                             ______________________</w:t>
      </w:r>
    </w:p>
    <w:p w:rsidR="002448A3" w:rsidRPr="00EF5F55" w:rsidRDefault="002448A3" w:rsidP="00EF5F55"/>
    <w:sectPr w:rsidR="002448A3" w:rsidRPr="00EF5F55" w:rsidSect="008B4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9E4" w:rsidRDefault="00C649E4" w:rsidP="00021277">
      <w:pPr>
        <w:spacing w:after="0" w:line="240" w:lineRule="auto"/>
      </w:pPr>
      <w:r>
        <w:separator/>
      </w:r>
    </w:p>
  </w:endnote>
  <w:endnote w:type="continuationSeparator" w:id="0">
    <w:p w:rsidR="00C649E4" w:rsidRDefault="00C649E4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021277" w:rsidP="00F0642F">
    <w:pPr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 w:rsidR="00F0642F">
      <w:rPr>
        <w:lang w:val="ro-RO"/>
      </w:rPr>
      <w:t xml:space="preserve">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F0642F">
          <w:t xml:space="preserve">                          Pag. </w:t>
        </w:r>
        <w:fldSimple w:instr=" PAGE ">
          <w:r w:rsidR="00EF5F55">
            <w:rPr>
              <w:noProof/>
            </w:rPr>
            <w:t>1</w:t>
          </w:r>
        </w:fldSimple>
        <w:r w:rsidR="00F0642F">
          <w:t xml:space="preserve"> din </w:t>
        </w:r>
        <w:fldSimple w:instr=" NUMPAGES  ">
          <w:r w:rsidR="00EF5F55">
            <w:rPr>
              <w:noProof/>
            </w:rPr>
            <w:t>3</w:t>
          </w:r>
        </w:fldSimple>
      </w:sdtContent>
    </w:sdt>
    <w:r>
      <w:rPr>
        <w:lang w:val="ro-RO"/>
      </w:rPr>
      <w:tab/>
    </w:r>
  </w:p>
  <w:p w:rsidR="00162F53" w:rsidRDefault="00162F5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9E4" w:rsidRDefault="00C649E4" w:rsidP="00021277">
      <w:pPr>
        <w:spacing w:after="0" w:line="240" w:lineRule="auto"/>
      </w:pPr>
      <w:r>
        <w:separator/>
      </w:r>
    </w:p>
  </w:footnote>
  <w:footnote w:type="continuationSeparator" w:id="0">
    <w:p w:rsidR="00C649E4" w:rsidRDefault="00C649E4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649E4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2F53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649E4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5F55"/>
    <w:rsid w:val="00EF6984"/>
    <w:rsid w:val="00F03FF2"/>
    <w:rsid w:val="00F0642F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5F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5F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5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10</TotalTime>
  <Pages>3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2013-07-12T06:25:00Z</dcterms:created>
  <dcterms:modified xsi:type="dcterms:W3CDTF">2013-07-12T06:35:00Z</dcterms:modified>
</cp:coreProperties>
</file>